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BD7E6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71677DC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Foots Cray, Kent. Gentleman.</w:t>
      </w:r>
    </w:p>
    <w:p w14:paraId="5400FC93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68272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73098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2C80279D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7C7732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585BF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895EC" w14:textId="77777777" w:rsidR="000E52AD" w:rsidRDefault="000E52AD" w:rsidP="000E52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050E50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69380" w14:textId="77777777" w:rsidR="000E52AD" w:rsidRDefault="000E52AD" w:rsidP="009139A6">
      <w:r>
        <w:separator/>
      </w:r>
    </w:p>
  </w:endnote>
  <w:endnote w:type="continuationSeparator" w:id="0">
    <w:p w14:paraId="7A53DC5F" w14:textId="77777777" w:rsidR="000E52AD" w:rsidRDefault="000E52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D8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8D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AB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C4A7C" w14:textId="77777777" w:rsidR="000E52AD" w:rsidRDefault="000E52AD" w:rsidP="009139A6">
      <w:r>
        <w:separator/>
      </w:r>
    </w:p>
  </w:footnote>
  <w:footnote w:type="continuationSeparator" w:id="0">
    <w:p w14:paraId="7FAA1BEF" w14:textId="77777777" w:rsidR="000E52AD" w:rsidRDefault="000E52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3A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4F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BD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2AD"/>
    <w:rsid w:val="000666E0"/>
    <w:rsid w:val="000E52A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B266F"/>
  <w15:chartTrackingRefBased/>
  <w15:docId w15:val="{90B21879-8B1F-4278-8D30-A5D64CFB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E52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2022-01-30T19:48:00Z</dcterms:created>
  <dcterms:modified xsi:type="dcterms:W3CDTF">2022-01-30T19:48:00Z</dcterms:modified>
</cp:coreProperties>
</file>